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26_114_301_1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VG-Werke Hauenstein -Jahresvertrag Kanalreinigung und TV-Inspektion mit opt. Verlängerung um ein Jahr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Dienstleistung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